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3D7" w:rsidRDefault="007733D7" w:rsidP="0011722D">
      <w:pPr>
        <w:pStyle w:val="Specyfikacja"/>
      </w:pPr>
      <w:r>
        <w:t>M</w:t>
      </w:r>
      <w:r w:rsidR="0011722D">
        <w:t xml:space="preserve"> </w:t>
      </w:r>
      <w:r>
        <w:t>13.01.05</w:t>
      </w:r>
      <w:r w:rsidR="0011722D">
        <w:t xml:space="preserve"> </w:t>
      </w:r>
      <w:r>
        <w:t>BETON USTROJU NIOSĄCEGO klasy b30 w deskowaniu</w:t>
      </w:r>
    </w:p>
    <w:p w:rsidR="007733D7" w:rsidRDefault="007733D7" w:rsidP="0011722D">
      <w:pPr>
        <w:pStyle w:val="Nagwek1"/>
      </w:pPr>
      <w:r>
        <w:t>Wstęp</w:t>
      </w:r>
    </w:p>
    <w:p w:rsidR="007733D7" w:rsidRDefault="007733D7" w:rsidP="0011722D">
      <w:pPr>
        <w:pStyle w:val="Nagwek2"/>
      </w:pPr>
      <w:r>
        <w:t>Przedmiot S</w:t>
      </w:r>
      <w:r w:rsidR="00FC5914">
        <w:t xml:space="preserve">pecyfikacji </w:t>
      </w:r>
      <w:r>
        <w:t>T</w:t>
      </w:r>
      <w:r w:rsidR="00FC5914">
        <w:t>echnicznej (ST)</w:t>
      </w:r>
    </w:p>
    <w:p w:rsidR="00AA07B7" w:rsidRDefault="007733D7" w:rsidP="00AA07B7">
      <w:r>
        <w:t>Przedmiotem niniejszej S</w:t>
      </w:r>
      <w:r w:rsidR="00FC5914">
        <w:t xml:space="preserve">pecyfikacji </w:t>
      </w:r>
      <w:r>
        <w:t>T</w:t>
      </w:r>
      <w:r w:rsidR="00FC5914">
        <w:t>echnicznej (ST)</w:t>
      </w:r>
      <w:r>
        <w:t xml:space="preserve"> są wymagania dotyczące wykonania i odbioru betonu </w:t>
      </w:r>
      <w:r w:rsidR="007A6D0C">
        <w:t xml:space="preserve">nadbetonu </w:t>
      </w:r>
      <w:r>
        <w:t>ustroju niosącego</w:t>
      </w:r>
      <w:r w:rsidR="007A6D0C">
        <w:t xml:space="preserve">, kap chodnikowych oraz płyt przejściowych, </w:t>
      </w:r>
      <w:r>
        <w:t>układanego w deskowaniu</w:t>
      </w:r>
      <w:r w:rsidR="00AA07B7">
        <w:t xml:space="preserve"> w ramach zadania budowlanego: </w:t>
      </w:r>
      <w:r w:rsidR="0030491C">
        <w:t>Przebudowa</w:t>
      </w:r>
      <w:r w:rsidR="00AA07B7" w:rsidRPr="00A02887">
        <w:t xml:space="preserve"> mostu na potoku Głęboki </w:t>
      </w:r>
      <w:r w:rsidR="00AA07B7" w:rsidRPr="00EC2B9D">
        <w:t xml:space="preserve">w Zatwarnicy (Jawornik) w ciągu drogi gminnej wewnętrznej </w:t>
      </w:r>
      <w:r w:rsidR="00AA07B7">
        <w:t xml:space="preserve">o </w:t>
      </w:r>
      <w:r w:rsidR="00AA07B7" w:rsidRPr="00EC2B9D">
        <w:t xml:space="preserve">nr ew. dz. 19 </w:t>
      </w:r>
      <w:r w:rsidR="00A55F3F">
        <w:br/>
      </w:r>
      <w:r w:rsidR="00AA07B7" w:rsidRPr="00EC2B9D">
        <w:t>i 295/1</w:t>
      </w:r>
      <w:r w:rsidR="00AA07B7">
        <w:t>,</w:t>
      </w:r>
      <w:r w:rsidR="00AA07B7" w:rsidRPr="00EC2B9D">
        <w:t xml:space="preserve"> w km 0+055.</w:t>
      </w:r>
    </w:p>
    <w:p w:rsidR="007733D7" w:rsidRDefault="007733D7" w:rsidP="0011722D">
      <w:pPr>
        <w:pStyle w:val="Nagwek1"/>
      </w:pPr>
      <w:r>
        <w:t>Materiały</w:t>
      </w:r>
    </w:p>
    <w:p w:rsidR="007733D7" w:rsidRDefault="007733D7">
      <w:r>
        <w:t>Wg ST M 13.00.00.</w:t>
      </w:r>
    </w:p>
    <w:p w:rsidR="007733D7" w:rsidRDefault="007733D7" w:rsidP="0011722D">
      <w:pPr>
        <w:pStyle w:val="Nagwek1"/>
      </w:pPr>
      <w:r>
        <w:t>Sprzęt</w:t>
      </w:r>
    </w:p>
    <w:p w:rsidR="007733D7" w:rsidRDefault="007733D7">
      <w:r>
        <w:t>Wg ST M 13.00.00.</w:t>
      </w:r>
    </w:p>
    <w:p w:rsidR="007733D7" w:rsidRDefault="007733D7" w:rsidP="0011722D">
      <w:pPr>
        <w:pStyle w:val="Nagwek1"/>
      </w:pPr>
      <w:r>
        <w:t>Transport</w:t>
      </w:r>
    </w:p>
    <w:p w:rsidR="007733D7" w:rsidRDefault="007733D7">
      <w:r>
        <w:t>Wg ST M 13.00.00.</w:t>
      </w:r>
    </w:p>
    <w:p w:rsidR="007733D7" w:rsidRDefault="007733D7" w:rsidP="0011722D">
      <w:pPr>
        <w:pStyle w:val="Nagwek1"/>
      </w:pPr>
      <w:r>
        <w:t>Wykonanie robót</w:t>
      </w:r>
    </w:p>
    <w:p w:rsidR="007733D7" w:rsidRDefault="007733D7">
      <w:r>
        <w:t>Wg ST M 13.00.00.</w:t>
      </w:r>
    </w:p>
    <w:p w:rsidR="007733D7" w:rsidRDefault="007733D7" w:rsidP="0011722D">
      <w:r>
        <w:t>Ponadto: dopuszczalne odchyłki wymiarowe</w:t>
      </w:r>
    </w:p>
    <w:p w:rsidR="007733D7" w:rsidRDefault="007733D7" w:rsidP="0011722D">
      <w:pPr>
        <w:pStyle w:val="Listapunktowana"/>
      </w:pPr>
      <w:r>
        <w:t>długość przęsła</w:t>
      </w:r>
      <w:r w:rsidR="00553B4E">
        <w:t>:</w:t>
      </w:r>
      <w:r>
        <w:t xml:space="preserve"> </w:t>
      </w:r>
      <w:r w:rsidR="00FC5914">
        <w:tab/>
      </w:r>
      <w:r w:rsidR="00FC5914">
        <w:tab/>
      </w:r>
      <w:r>
        <w:t>± 2 cm</w:t>
      </w:r>
    </w:p>
    <w:p w:rsidR="007733D7" w:rsidRDefault="007733D7" w:rsidP="0011722D">
      <w:pPr>
        <w:pStyle w:val="Listapunktowana"/>
      </w:pPr>
      <w:r>
        <w:t>oś podłużna w planie</w:t>
      </w:r>
      <w:r w:rsidR="00553B4E">
        <w:t>:</w:t>
      </w:r>
      <w:r w:rsidR="00FC5914">
        <w:tab/>
      </w:r>
      <w:r w:rsidR="00FC5914">
        <w:tab/>
      </w:r>
      <w:r>
        <w:t xml:space="preserve"> ± 3 cm</w:t>
      </w:r>
    </w:p>
    <w:p w:rsidR="007733D7" w:rsidRDefault="007733D7" w:rsidP="0011722D">
      <w:pPr>
        <w:pStyle w:val="Listapunktowana"/>
      </w:pPr>
      <w:r>
        <w:t>grubość płyty pomostu</w:t>
      </w:r>
      <w:r w:rsidR="00553B4E">
        <w:t>:</w:t>
      </w:r>
      <w:r w:rsidR="00FC5914">
        <w:tab/>
      </w:r>
      <w:r>
        <w:t xml:space="preserve"> ± 0,5 cm</w:t>
      </w:r>
    </w:p>
    <w:p w:rsidR="007733D7" w:rsidRDefault="007733D7" w:rsidP="0011722D">
      <w:pPr>
        <w:pStyle w:val="Listapunktowana"/>
      </w:pPr>
      <w:r>
        <w:t>rzędne</w:t>
      </w:r>
      <w:r w:rsidR="00553B4E">
        <w:t>:</w:t>
      </w:r>
      <w:r w:rsidR="00FC5914">
        <w:tab/>
      </w:r>
      <w:r w:rsidR="00FC5914">
        <w:tab/>
      </w:r>
      <w:r w:rsidR="00FC5914">
        <w:tab/>
      </w:r>
      <w:r>
        <w:t xml:space="preserve"> ± 1 cm</w:t>
      </w:r>
    </w:p>
    <w:p w:rsidR="007733D7" w:rsidRDefault="007733D7" w:rsidP="0011722D">
      <w:pPr>
        <w:pStyle w:val="Nagwek1"/>
      </w:pPr>
      <w:r>
        <w:t>Kontrola jakości robót</w:t>
      </w:r>
    </w:p>
    <w:p w:rsidR="007733D7" w:rsidRDefault="007733D7">
      <w:r>
        <w:t>Wg ST M 13.00.00.</w:t>
      </w:r>
    </w:p>
    <w:p w:rsidR="007733D7" w:rsidRDefault="007733D7" w:rsidP="0011722D">
      <w:pPr>
        <w:pStyle w:val="Nagwek1"/>
      </w:pPr>
      <w:r>
        <w:t>Obmiar</w:t>
      </w:r>
    </w:p>
    <w:p w:rsidR="007733D7" w:rsidRDefault="007733D7">
      <w:r>
        <w:t>Wg ST M 13.00.00.</w:t>
      </w:r>
    </w:p>
    <w:p w:rsidR="007733D7" w:rsidRDefault="007733D7" w:rsidP="0011722D">
      <w:pPr>
        <w:pStyle w:val="Nagwek1"/>
      </w:pPr>
      <w:r>
        <w:t>Odbiór robót</w:t>
      </w:r>
    </w:p>
    <w:p w:rsidR="007733D7" w:rsidRDefault="007733D7">
      <w:r>
        <w:t>Wg ST M 13.00.00.</w:t>
      </w:r>
    </w:p>
    <w:p w:rsidR="007733D7" w:rsidRDefault="007733D7" w:rsidP="0011722D">
      <w:pPr>
        <w:pStyle w:val="Nagwek1"/>
      </w:pPr>
      <w:r>
        <w:t>Podstawa płatności</w:t>
      </w:r>
    </w:p>
    <w:p w:rsidR="007733D7" w:rsidRDefault="007733D7" w:rsidP="005C27BF">
      <w:r>
        <w:t>Płaci się za wykonaną i odebraną ilość m</w:t>
      </w:r>
      <w:r>
        <w:rPr>
          <w:vertAlign w:val="superscript"/>
        </w:rPr>
        <w:t>3</w:t>
      </w:r>
      <w:r>
        <w:t xml:space="preserve"> betonu, wg ceny jednostkowej, która obejmuje zapewnienie niezbędnych czynników produkcji, wykonanie deskowania z rusztowaniem, przygotowanie, transport i ułożenie mieszanki betonowej </w:t>
      </w:r>
      <w:r w:rsidR="00553B4E">
        <w:br/>
      </w:r>
      <w:r>
        <w:t>z zagęszczeniem i pielęgnacją zgodnie z Dokumentacją Projektową i Specyfikacją Techniczną, a także rozbiórkę  deskowania i rusztowań, oczyszczenie terenu robót z materiałów rozbiórkowych oraz odpadów, stanowiących własność Wykonawcy i usunięcie ich poza pas drogowy.</w:t>
      </w:r>
    </w:p>
    <w:p w:rsidR="007733D7" w:rsidRDefault="007733D7" w:rsidP="0011722D">
      <w:pPr>
        <w:pStyle w:val="Nagwek1"/>
      </w:pPr>
      <w:r>
        <w:lastRenderedPageBreak/>
        <w:t>Przepisy związane</w:t>
      </w:r>
    </w:p>
    <w:p w:rsidR="007733D7" w:rsidRDefault="007733D7">
      <w:r>
        <w:t>Wg ST M 13.00.00.</w:t>
      </w:r>
    </w:p>
    <w:p w:rsidR="007733D7" w:rsidRDefault="007733D7">
      <w:pPr>
        <w:pStyle w:val="Tekstpodstawowy"/>
        <w:spacing w:before="120"/>
      </w:pPr>
    </w:p>
    <w:p w:rsidR="007733D7" w:rsidRDefault="007733D7"/>
    <w:sectPr w:rsidR="007733D7" w:rsidSect="00A55F3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418" w:right="851" w:bottom="1418" w:left="567" w:header="708" w:footer="708" w:gutter="567"/>
      <w:pgNumType w:start="119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DFD" w:rsidRDefault="00D46DFD">
      <w:pPr>
        <w:spacing w:before="0" w:after="0" w:line="240" w:lineRule="auto"/>
      </w:pPr>
      <w:r>
        <w:separator/>
      </w:r>
    </w:p>
  </w:endnote>
  <w:endnote w:type="continuationSeparator" w:id="1">
    <w:p w:rsidR="00D46DFD" w:rsidRDefault="00D46DF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7" w:rsidRDefault="00744D22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 w:rsidR="007733D7"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53B4E">
      <w:rPr>
        <w:rStyle w:val="Numerstrony"/>
        <w:rFonts w:ascii="Arial" w:hAnsi="Arial"/>
        <w:b w:val="0"/>
        <w:i w:val="0"/>
        <w:noProof/>
      </w:rPr>
      <w:t>120</w:t>
    </w:r>
    <w:r>
      <w:rPr>
        <w:rStyle w:val="Numerstrony"/>
        <w:rFonts w:ascii="Arial" w:hAnsi="Arial"/>
        <w:b w:val="0"/>
        <w:i w:val="0"/>
      </w:rPr>
      <w:fldChar w:fldCharType="end"/>
    </w:r>
    <w:r w:rsidR="007733D7">
      <w:rPr>
        <w:rStyle w:val="Numerstrony"/>
      </w:rPr>
      <w:tab/>
    </w:r>
    <w:r w:rsidR="00FC5914" w:rsidRPr="00C34DB7">
      <w:rPr>
        <w:b w:val="0"/>
        <w:sz w:val="18"/>
        <w:szCs w:val="18"/>
      </w:rPr>
      <w:t>Zespó</w:t>
    </w:r>
    <w:r w:rsidR="00FC5914">
      <w:rPr>
        <w:b w:val="0"/>
        <w:sz w:val="18"/>
        <w:szCs w:val="18"/>
      </w:rPr>
      <w:t>ł</w:t>
    </w:r>
    <w:r w:rsidR="00FC5914" w:rsidRPr="00C34DB7">
      <w:rPr>
        <w:b w:val="0"/>
        <w:sz w:val="18"/>
        <w:szCs w:val="18"/>
      </w:rPr>
      <w:t xml:space="preserve"> Projektowy </w:t>
    </w:r>
    <w:r w:rsidR="00FC5914"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7" w:rsidRDefault="007733D7">
    <w:pPr>
      <w:pStyle w:val="Stopka"/>
      <w:pBdr>
        <w:top w:val="single" w:sz="6" w:space="1" w:color="auto"/>
      </w:pBdr>
      <w:tabs>
        <w:tab w:val="right" w:pos="9923"/>
      </w:tabs>
      <w:jc w:val="left"/>
    </w:pPr>
    <w:r>
      <w:t xml:space="preserve">transprojekt - </w:t>
    </w:r>
    <w:r>
      <w:rPr>
        <w:b w:val="0"/>
      </w:rPr>
      <w:t>Kraków Sp. z o.o.</w:t>
    </w:r>
    <w:r>
      <w:rPr>
        <w:b w:val="0"/>
      </w:rPr>
      <w:tab/>
    </w:r>
    <w:r w:rsidR="00744D22"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 w:rsidR="00744D22">
      <w:rPr>
        <w:rStyle w:val="Numerstrony"/>
        <w:rFonts w:ascii="Arial" w:hAnsi="Arial"/>
        <w:b w:val="0"/>
        <w:i w:val="0"/>
      </w:rPr>
      <w:fldChar w:fldCharType="separate"/>
    </w:r>
    <w:r>
      <w:rPr>
        <w:rStyle w:val="Numerstrony"/>
        <w:rFonts w:ascii="Arial" w:hAnsi="Arial"/>
        <w:b w:val="0"/>
        <w:i w:val="0"/>
        <w:noProof/>
      </w:rPr>
      <w:t>3</w:t>
    </w:r>
    <w:r w:rsidR="00744D22"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7" w:rsidRDefault="00FC5914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 w:rsidR="007733D7">
      <w:rPr>
        <w:b w:val="0"/>
      </w:rPr>
      <w:tab/>
    </w:r>
    <w:r w:rsidR="00744D22">
      <w:rPr>
        <w:rStyle w:val="Numerstrony"/>
        <w:rFonts w:ascii="Arial" w:hAnsi="Arial"/>
        <w:b w:val="0"/>
        <w:i w:val="0"/>
      </w:rPr>
      <w:fldChar w:fldCharType="begin"/>
    </w:r>
    <w:r w:rsidR="007733D7">
      <w:rPr>
        <w:rStyle w:val="Numerstrony"/>
        <w:rFonts w:ascii="Arial" w:hAnsi="Arial"/>
        <w:b w:val="0"/>
        <w:i w:val="0"/>
      </w:rPr>
      <w:instrText xml:space="preserve"> PAGE </w:instrText>
    </w:r>
    <w:r w:rsidR="00744D22">
      <w:rPr>
        <w:rStyle w:val="Numerstrony"/>
        <w:rFonts w:ascii="Arial" w:hAnsi="Arial"/>
        <w:b w:val="0"/>
        <w:i w:val="0"/>
      </w:rPr>
      <w:fldChar w:fldCharType="separate"/>
    </w:r>
    <w:r w:rsidR="00553B4E">
      <w:rPr>
        <w:rStyle w:val="Numerstrony"/>
        <w:rFonts w:ascii="Arial" w:hAnsi="Arial"/>
        <w:b w:val="0"/>
        <w:i w:val="0"/>
        <w:noProof/>
      </w:rPr>
      <w:t>119</w:t>
    </w:r>
    <w:r w:rsidR="00744D22"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DFD" w:rsidRDefault="00D46DFD">
      <w:pPr>
        <w:spacing w:before="0" w:after="0" w:line="240" w:lineRule="auto"/>
      </w:pPr>
      <w:r>
        <w:separator/>
      </w:r>
    </w:p>
  </w:footnote>
  <w:footnote w:type="continuationSeparator" w:id="1">
    <w:p w:rsidR="00D46DFD" w:rsidRDefault="00D46DF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7" w:rsidRDefault="007733D7">
    <w:pPr>
      <w:pStyle w:val="Nagwek"/>
    </w:pPr>
    <w:r>
      <w:t>M 13.01.05 Beton ustroju niosącego klasy B30 w deskowaniu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3D7" w:rsidRDefault="007733D7">
    <w:pPr>
      <w:pStyle w:val="Nagwek"/>
      <w:jc w:val="right"/>
    </w:pPr>
    <w:r>
      <w:t>D-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D06170C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709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2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5609"/>
    <w:rsid w:val="00057C85"/>
    <w:rsid w:val="0011722D"/>
    <w:rsid w:val="001B3161"/>
    <w:rsid w:val="0030491C"/>
    <w:rsid w:val="00395609"/>
    <w:rsid w:val="0043161D"/>
    <w:rsid w:val="00532051"/>
    <w:rsid w:val="00553B4E"/>
    <w:rsid w:val="005C27BF"/>
    <w:rsid w:val="00744D22"/>
    <w:rsid w:val="007733D7"/>
    <w:rsid w:val="007A6D0C"/>
    <w:rsid w:val="00A55F3F"/>
    <w:rsid w:val="00AA07B7"/>
    <w:rsid w:val="00BB0CCE"/>
    <w:rsid w:val="00CA3C43"/>
    <w:rsid w:val="00D46DFD"/>
    <w:rsid w:val="00FC5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161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1B3161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qFormat/>
    <w:rsid w:val="001B3161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1B3161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1B3161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1B3161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1B3161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1B3161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1B3161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B3161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semiHidden/>
    <w:rsid w:val="001B3161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1B3161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1B3161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1B3161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semiHidden/>
    <w:rsid w:val="001B3161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1B3161"/>
    <w:pPr>
      <w:keepNext/>
      <w:spacing w:before="0" w:after="0"/>
      <w:jc w:val="left"/>
    </w:pPr>
  </w:style>
  <w:style w:type="paragraph" w:styleId="Listanumerowana">
    <w:name w:val="List Number"/>
    <w:basedOn w:val="Normalny"/>
    <w:semiHidden/>
    <w:rsid w:val="001B3161"/>
    <w:pPr>
      <w:ind w:left="283" w:hanging="283"/>
    </w:pPr>
  </w:style>
  <w:style w:type="paragraph" w:styleId="Listanumerowana2">
    <w:name w:val="List Number 2"/>
    <w:basedOn w:val="Normalny"/>
    <w:semiHidden/>
    <w:rsid w:val="001B3161"/>
    <w:pPr>
      <w:numPr>
        <w:numId w:val="1"/>
      </w:numPr>
      <w:ind w:left="907"/>
    </w:pPr>
  </w:style>
  <w:style w:type="paragraph" w:styleId="Listanumerowana3">
    <w:name w:val="List Number 3"/>
    <w:basedOn w:val="Normalny"/>
    <w:semiHidden/>
    <w:rsid w:val="001B3161"/>
    <w:pPr>
      <w:ind w:left="680" w:hanging="340"/>
    </w:pPr>
  </w:style>
  <w:style w:type="paragraph" w:styleId="Listapunktowana">
    <w:name w:val="List Bullet"/>
    <w:basedOn w:val="Normalny"/>
    <w:semiHidden/>
    <w:rsid w:val="001B3161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rsid w:val="001B3161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1B3161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semiHidden/>
    <w:rsid w:val="001B3161"/>
    <w:rPr>
      <w:sz w:val="20"/>
    </w:rPr>
  </w:style>
  <w:style w:type="paragraph" w:styleId="Tekstpodstawowy">
    <w:name w:val="Body Text"/>
    <w:basedOn w:val="Normalny"/>
    <w:semiHidden/>
    <w:rsid w:val="001B3161"/>
    <w:pPr>
      <w:spacing w:before="0" w:after="0" w:line="240" w:lineRule="auto"/>
    </w:pPr>
    <w:rPr>
      <w:color w:val="000000"/>
      <w:sz w:val="24"/>
      <w:lang w:val="cs-CZ"/>
    </w:rPr>
  </w:style>
  <w:style w:type="paragraph" w:styleId="Wcicienormalne">
    <w:name w:val="Normal Indent"/>
    <w:basedOn w:val="Normalny"/>
    <w:semiHidden/>
    <w:rsid w:val="001B3161"/>
    <w:pPr>
      <w:spacing w:before="0" w:after="0" w:line="240" w:lineRule="auto"/>
      <w:ind w:left="72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5</TotalTime>
  <Pages>2</Pages>
  <Words>196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TRANSPROJEKT PD-4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Tygrys</dc:creator>
  <cp:lastModifiedBy>Zbigniew Jajuga</cp:lastModifiedBy>
  <cp:revision>4</cp:revision>
  <cp:lastPrinted>2000-02-29T19:39:00Z</cp:lastPrinted>
  <dcterms:created xsi:type="dcterms:W3CDTF">2024-09-15T17:11:00Z</dcterms:created>
  <dcterms:modified xsi:type="dcterms:W3CDTF">2024-09-22T14:08:00Z</dcterms:modified>
</cp:coreProperties>
</file>